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26660F" w14:textId="77777777" w:rsidR="004D3F60" w:rsidRDefault="004D3F60" w:rsidP="004D3F6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BURGOYNE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fl.1423)</w:t>
      </w:r>
    </w:p>
    <w:p w14:paraId="032637A0" w14:textId="77777777" w:rsidR="004D3F60" w:rsidRDefault="004D3F60" w:rsidP="004D3F6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Lamberhurst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</w:t>
      </w:r>
    </w:p>
    <w:p w14:paraId="6C30B75C" w14:textId="77777777" w:rsidR="004D3F60" w:rsidRDefault="004D3F60" w:rsidP="004D3F6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3F73425" w14:textId="77777777" w:rsidR="004D3F60" w:rsidRDefault="004D3F60" w:rsidP="004D3F6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D983340" w14:textId="77777777" w:rsidR="004D3F60" w:rsidRDefault="004D3F60" w:rsidP="004D3F6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1423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32F306DA" w14:textId="77777777" w:rsidR="004D3F60" w:rsidRDefault="004D3F60" w:rsidP="004D3F6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B82406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https://www.kentarchaeology.org.uk/Research/Libr/Wills/NameOrder/B.htm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305AA28D" w14:textId="77777777" w:rsidR="004D3F60" w:rsidRDefault="004D3F60" w:rsidP="004D3F6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01ACE65" w14:textId="77777777" w:rsidR="004D3F60" w:rsidRDefault="004D3F60" w:rsidP="004D3F6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F6CC3FF" w14:textId="77777777" w:rsidR="004D3F60" w:rsidRDefault="004D3F60" w:rsidP="004D3F6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May 2022</w:t>
      </w:r>
    </w:p>
    <w:p w14:paraId="34A6F77F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7E4CA0" w14:textId="77777777" w:rsidR="004D3F60" w:rsidRDefault="004D3F60" w:rsidP="009139A6">
      <w:r>
        <w:separator/>
      </w:r>
    </w:p>
  </w:endnote>
  <w:endnote w:type="continuationSeparator" w:id="0">
    <w:p w14:paraId="07B44DB5" w14:textId="77777777" w:rsidR="004D3F60" w:rsidRDefault="004D3F6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A1B00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AD7D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617AE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718634" w14:textId="77777777" w:rsidR="004D3F60" w:rsidRDefault="004D3F60" w:rsidP="009139A6">
      <w:r>
        <w:separator/>
      </w:r>
    </w:p>
  </w:footnote>
  <w:footnote w:type="continuationSeparator" w:id="0">
    <w:p w14:paraId="40D5A067" w14:textId="77777777" w:rsidR="004D3F60" w:rsidRDefault="004D3F6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A8B1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4498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09DB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3F60"/>
    <w:rsid w:val="000666E0"/>
    <w:rsid w:val="002510B7"/>
    <w:rsid w:val="004D3F60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7799DC"/>
  <w15:chartTrackingRefBased/>
  <w15:docId w15:val="{7CB8D2DA-275C-4B0E-AB0F-438C1D0F0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4D3F6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B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2022-05-11T21:00:00Z</dcterms:created>
  <dcterms:modified xsi:type="dcterms:W3CDTF">2022-05-11T21:01:00Z</dcterms:modified>
</cp:coreProperties>
</file>